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9320B" w14:textId="77777777" w:rsidR="006A5AF4" w:rsidRDefault="006A5AF4" w:rsidP="006A5A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Peter DALTE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6E1C46F" w14:textId="77777777" w:rsidR="006A5AF4" w:rsidRDefault="006A5AF4" w:rsidP="006A5A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Honing, Norfolk. Worsted weaver.</w:t>
      </w:r>
    </w:p>
    <w:p w14:paraId="0E39BA82" w14:textId="77777777" w:rsidR="006A5AF4" w:rsidRDefault="006A5AF4" w:rsidP="006A5AF4">
      <w:pPr>
        <w:rPr>
          <w:rFonts w:ascii="Times New Roman" w:hAnsi="Times New Roman" w:cs="Times New Roman"/>
        </w:rPr>
      </w:pPr>
    </w:p>
    <w:p w14:paraId="57B4BB15" w14:textId="77777777" w:rsidR="006A5AF4" w:rsidRDefault="006A5AF4" w:rsidP="006A5AF4">
      <w:pPr>
        <w:rPr>
          <w:rFonts w:ascii="Times New Roman" w:hAnsi="Times New Roman" w:cs="Times New Roman"/>
        </w:rPr>
      </w:pPr>
    </w:p>
    <w:p w14:paraId="4B79F4C3" w14:textId="77777777" w:rsidR="006A5AF4" w:rsidRDefault="006A5AF4" w:rsidP="006A5A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Payn</w:t>
      </w:r>
      <w:proofErr w:type="spellEnd"/>
      <w:r>
        <w:rPr>
          <w:rFonts w:ascii="Times New Roman" w:hAnsi="Times New Roman" w:cs="Times New Roman"/>
        </w:rPr>
        <w:t xml:space="preserve"> of Norwich(q.v.) brought a plaint of debt against him and John</w:t>
      </w:r>
    </w:p>
    <w:p w14:paraId="20AFB868" w14:textId="77777777" w:rsidR="006A5AF4" w:rsidRDefault="006A5AF4" w:rsidP="006A5A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Feyth</w:t>
      </w:r>
      <w:proofErr w:type="spellEnd"/>
      <w:r>
        <w:rPr>
          <w:rFonts w:ascii="Times New Roman" w:hAnsi="Times New Roman" w:cs="Times New Roman"/>
        </w:rPr>
        <w:t xml:space="preserve"> of Norwich(q.v.).</w:t>
      </w:r>
    </w:p>
    <w:p w14:paraId="10421FE9" w14:textId="77777777" w:rsidR="006A5AF4" w:rsidRDefault="006A5AF4" w:rsidP="006A5A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3CEF4FA" w14:textId="77777777" w:rsidR="006A5AF4" w:rsidRDefault="006A5AF4" w:rsidP="006A5AF4">
      <w:pPr>
        <w:rPr>
          <w:rFonts w:ascii="Times New Roman" w:hAnsi="Times New Roman" w:cs="Times New Roman"/>
        </w:rPr>
      </w:pPr>
    </w:p>
    <w:p w14:paraId="4598F1AA" w14:textId="77777777" w:rsidR="006A5AF4" w:rsidRDefault="006A5AF4" w:rsidP="006A5AF4">
      <w:pPr>
        <w:rPr>
          <w:rFonts w:ascii="Times New Roman" w:hAnsi="Times New Roman" w:cs="Times New Roman"/>
        </w:rPr>
      </w:pPr>
    </w:p>
    <w:p w14:paraId="177BCE3E" w14:textId="77777777" w:rsidR="006A5AF4" w:rsidRDefault="006A5AF4" w:rsidP="006A5A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September 2018</w:t>
      </w:r>
    </w:p>
    <w:p w14:paraId="02554E30" w14:textId="77777777" w:rsidR="006B2F86" w:rsidRPr="00E71FC3" w:rsidRDefault="006A5A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6E80C" w14:textId="77777777" w:rsidR="006A5AF4" w:rsidRDefault="006A5AF4" w:rsidP="00E71FC3">
      <w:r>
        <w:separator/>
      </w:r>
    </w:p>
  </w:endnote>
  <w:endnote w:type="continuationSeparator" w:id="0">
    <w:p w14:paraId="6A434D82" w14:textId="77777777" w:rsidR="006A5AF4" w:rsidRDefault="006A5AF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89B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53FF0" w14:textId="77777777" w:rsidR="006A5AF4" w:rsidRDefault="006A5AF4" w:rsidP="00E71FC3">
      <w:r>
        <w:separator/>
      </w:r>
    </w:p>
  </w:footnote>
  <w:footnote w:type="continuationSeparator" w:id="0">
    <w:p w14:paraId="7C125E46" w14:textId="77777777" w:rsidR="006A5AF4" w:rsidRDefault="006A5AF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AF4"/>
    <w:rsid w:val="001A7C09"/>
    <w:rsid w:val="00577BD5"/>
    <w:rsid w:val="00656CBA"/>
    <w:rsid w:val="006A1F77"/>
    <w:rsid w:val="006A5AF4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B9CB5"/>
  <w15:chartTrackingRefBased/>
  <w15:docId w15:val="{04444AA4-416A-404F-A6B5-10FEE39B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5AF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2018-09-30T20:45:00Z</dcterms:created>
  <dcterms:modified xsi:type="dcterms:W3CDTF">2018-09-30T20:45:00Z</dcterms:modified>
</cp:coreProperties>
</file>